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062" w:rsidRDefault="00656062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656062" w:rsidRDefault="00656062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656062" w:rsidRDefault="00656062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56062" w:rsidRDefault="00656062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656062" w:rsidRPr="00454F19" w:rsidRDefault="00656062" w:rsidP="00195C21">
      <w:pPr>
        <w:ind w:left="6237" w:hanging="708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454F19">
        <w:rPr>
          <w:sz w:val="28"/>
          <w:szCs w:val="28"/>
          <w:u w:val="single"/>
        </w:rPr>
        <w:t>23.08.2017 г.№ 32/14</w:t>
      </w:r>
    </w:p>
    <w:p w:rsidR="00656062" w:rsidRDefault="00656062" w:rsidP="00195C21"/>
    <w:p w:rsidR="00656062" w:rsidRDefault="00656062" w:rsidP="00195C21"/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Правила землепользования и застройки Трудобеликовского сельского поселения</w:t>
      </w:r>
    </w:p>
    <w:p w:rsidR="00656062" w:rsidRDefault="00656062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Красноармейского  района</w:t>
      </w:r>
    </w:p>
    <w:p w:rsidR="00656062" w:rsidRDefault="00656062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Краснодарского края</w:t>
      </w: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Default="00656062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656062" w:rsidRPr="00454F19" w:rsidRDefault="00656062" w:rsidP="00454F19">
      <w:pPr>
        <w:widowControl w:val="0"/>
        <w:suppressAutoHyphens/>
        <w:autoSpaceDE w:val="0"/>
        <w:snapToGrid w:val="0"/>
        <w:ind w:firstLine="708"/>
        <w:jc w:val="center"/>
        <w:rPr>
          <w:sz w:val="36"/>
          <w:szCs w:val="36"/>
        </w:rPr>
      </w:pPr>
      <w:r>
        <w:rPr>
          <w:sz w:val="36"/>
          <w:szCs w:val="36"/>
        </w:rPr>
        <w:t>2017 г.</w:t>
      </w:r>
    </w:p>
    <w:sectPr w:rsidR="00656062" w:rsidRPr="00454F19" w:rsidSect="008E0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7D4"/>
    <w:rsid w:val="001247D4"/>
    <w:rsid w:val="00195C21"/>
    <w:rsid w:val="00205491"/>
    <w:rsid w:val="00311BE5"/>
    <w:rsid w:val="003E583A"/>
    <w:rsid w:val="003E7D20"/>
    <w:rsid w:val="003F3BB2"/>
    <w:rsid w:val="00454F19"/>
    <w:rsid w:val="005B2665"/>
    <w:rsid w:val="00656062"/>
    <w:rsid w:val="00842412"/>
    <w:rsid w:val="008E0E22"/>
    <w:rsid w:val="008F5A68"/>
    <w:rsid w:val="00C81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2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1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BE5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38</Words>
  <Characters>223</Characters>
  <Application>Microsoft Office Outlook</Application>
  <DocSecurity>0</DocSecurity>
  <Lines>0</Lines>
  <Paragraphs>0</Paragraphs>
  <ScaleCrop>false</ScaleCrop>
  <Company>machine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chukreev</cp:lastModifiedBy>
  <cp:revision>14</cp:revision>
  <cp:lastPrinted>2017-08-17T12:30:00Z</cp:lastPrinted>
  <dcterms:created xsi:type="dcterms:W3CDTF">2016-11-28T15:39:00Z</dcterms:created>
  <dcterms:modified xsi:type="dcterms:W3CDTF">2017-08-30T07:15:00Z</dcterms:modified>
</cp:coreProperties>
</file>